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56A7B" w14:textId="77777777" w:rsidR="00326FC1" w:rsidRDefault="00326FC1" w:rsidP="00326FC1">
      <w:pPr>
        <w:pStyle w:val="NoSpacing"/>
      </w:pPr>
      <w:r>
        <w:rPr>
          <w:u w:val="single"/>
        </w:rPr>
        <w:t>Nicholas BERNARD</w:t>
      </w:r>
      <w:r>
        <w:t xml:space="preserve">        </w:t>
      </w:r>
      <w:r>
        <w:tab/>
        <w:t>(fl.1436)</w:t>
      </w:r>
    </w:p>
    <w:p w14:paraId="5E02ADAC" w14:textId="77777777" w:rsidR="00326FC1" w:rsidRDefault="00326FC1" w:rsidP="00326FC1">
      <w:pPr>
        <w:pStyle w:val="NoSpacing"/>
      </w:pPr>
    </w:p>
    <w:p w14:paraId="27CD9A25" w14:textId="77777777" w:rsidR="00326FC1" w:rsidRDefault="00326FC1" w:rsidP="00326FC1">
      <w:pPr>
        <w:pStyle w:val="NoSpacing"/>
      </w:pPr>
    </w:p>
    <w:p w14:paraId="159F3E2F" w14:textId="77777777" w:rsidR="00326FC1" w:rsidRDefault="00326FC1" w:rsidP="00326FC1">
      <w:pPr>
        <w:pStyle w:val="NoSpacing"/>
      </w:pPr>
      <w:r>
        <w:t xml:space="preserve">  1 Jan.1436</w:t>
      </w:r>
      <w:r>
        <w:tab/>
        <w:t>He was on a commission to distribute a tax refund of £140 13s 2d in</w:t>
      </w:r>
    </w:p>
    <w:p w14:paraId="19214228" w14:textId="77777777" w:rsidR="00326FC1" w:rsidRDefault="00326FC1" w:rsidP="00326FC1">
      <w:pPr>
        <w:pStyle w:val="NoSpacing"/>
      </w:pPr>
      <w:r>
        <w:tab/>
      </w:r>
      <w:r>
        <w:tab/>
        <w:t>Hampshire.   (C.P.R. 1430-37 p.290)</w:t>
      </w:r>
    </w:p>
    <w:p w14:paraId="2BF3AB09" w14:textId="77777777" w:rsidR="00326FC1" w:rsidRDefault="00326FC1" w:rsidP="00326FC1">
      <w:pPr>
        <w:pStyle w:val="NoSpacing"/>
      </w:pPr>
    </w:p>
    <w:p w14:paraId="3DF53C15" w14:textId="77777777" w:rsidR="00326FC1" w:rsidRDefault="00326FC1" w:rsidP="00326FC1">
      <w:pPr>
        <w:pStyle w:val="NoSpacing"/>
      </w:pPr>
    </w:p>
    <w:p w14:paraId="040EB3DF" w14:textId="77777777" w:rsidR="00326FC1" w:rsidRDefault="00326FC1" w:rsidP="00326FC1">
      <w:pPr>
        <w:pStyle w:val="NoSpacing"/>
      </w:pPr>
      <w:r>
        <w:t>24 June 2025</w:t>
      </w:r>
    </w:p>
    <w:p w14:paraId="37D956E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B1C40" w14:textId="77777777" w:rsidR="00326FC1" w:rsidRDefault="00326FC1" w:rsidP="009139A6">
      <w:r>
        <w:separator/>
      </w:r>
    </w:p>
  </w:endnote>
  <w:endnote w:type="continuationSeparator" w:id="0">
    <w:p w14:paraId="545743C5" w14:textId="77777777" w:rsidR="00326FC1" w:rsidRDefault="00326FC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8E6A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EC298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3013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D38EA" w14:textId="77777777" w:rsidR="00326FC1" w:rsidRDefault="00326FC1" w:rsidP="009139A6">
      <w:r>
        <w:separator/>
      </w:r>
    </w:p>
  </w:footnote>
  <w:footnote w:type="continuationSeparator" w:id="0">
    <w:p w14:paraId="236A314C" w14:textId="77777777" w:rsidR="00326FC1" w:rsidRDefault="00326FC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D159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0F6A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6F73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FC1"/>
    <w:rsid w:val="000666E0"/>
    <w:rsid w:val="000A2E7A"/>
    <w:rsid w:val="001307AC"/>
    <w:rsid w:val="0016086A"/>
    <w:rsid w:val="00190DFA"/>
    <w:rsid w:val="002510B7"/>
    <w:rsid w:val="00270799"/>
    <w:rsid w:val="002737D5"/>
    <w:rsid w:val="00326FC1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53D786"/>
  <w15:chartTrackingRefBased/>
  <w15:docId w15:val="{AD8D659A-DD96-44D1-87E7-F817308FE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2025-06-25T19:00:00Z</dcterms:created>
  <dcterms:modified xsi:type="dcterms:W3CDTF">2025-06-25T19:00:00Z</dcterms:modified>
</cp:coreProperties>
</file>